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1CA2A453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F6552F" w:rsidRPr="00F6552F">
        <w:rPr>
          <w:noProof/>
        </w:rPr>
        <w:t>10033809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4BB97AE7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6550B1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5" w:name="_Hlk122365554"/>
      <w:r>
        <w:t xml:space="preserve">at least </w:t>
      </w:r>
      <w:r>
        <w:rPr>
          <w:b/>
          <w:bCs/>
        </w:rPr>
        <w:t>EUR</w:t>
      </w:r>
      <w:bookmarkEnd w:id="35"/>
      <w:r w:rsidR="00A372EB">
        <w:rPr>
          <w:b/>
          <w:bCs/>
        </w:rPr>
        <w:t xml:space="preserve"> </w:t>
      </w:r>
      <w:r w:rsidR="00840492">
        <w:rPr>
          <w:rFonts w:cs="Arial"/>
          <w:szCs w:val="22"/>
        </w:rPr>
        <w:t>100.000,00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6" w:name="_Toc154582621"/>
      <w:bookmarkStart w:id="37" w:name="_Toc218866210"/>
      <w:r w:rsidRPr="001E1B9C">
        <w:t>Technical capacity</w:t>
      </w:r>
      <w:bookmarkEnd w:id="36"/>
      <w:bookmarkEnd w:id="37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8" w:name="_Hlk154582209"/>
      <w:r w:rsidRPr="00DA5D97">
        <w:rPr>
          <w:i/>
        </w:rPr>
        <w:t xml:space="preserve">the past three years </w:t>
      </w:r>
      <w:bookmarkEnd w:id="38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9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9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0" w:name="_Toc154582622"/>
      <w:bookmarkStart w:id="41" w:name="_Toc218866211"/>
      <w:r w:rsidRPr="001E1B9C">
        <w:t>Minimum requirements for references</w:t>
      </w:r>
      <w:bookmarkEnd w:id="40"/>
      <w:bookmarkEnd w:id="41"/>
    </w:p>
    <w:p w14:paraId="386E55F6" w14:textId="25568DD7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840492">
        <w:rPr>
          <w:b w:val="0"/>
          <w:bCs w:val="0"/>
        </w:rPr>
        <w:t>50.000,00</w:t>
      </w:r>
      <w:r w:rsidRPr="00DA5D97">
        <w:rPr>
          <w:b w:val="0"/>
          <w:bCs w:val="0"/>
        </w:rPr>
        <w:t>.</w:t>
      </w:r>
      <w:bookmarkStart w:id="42" w:name="_Hlk124872251"/>
    </w:p>
    <w:bookmarkEnd w:id="42"/>
    <w:p w14:paraId="0B37405C" w14:textId="1C5D859E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6550B1">
        <w:rPr>
          <w:b w:val="0"/>
        </w:rPr>
        <w:t>1</w:t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3" w:name="_Hlk124872240"/>
      <w:r w:rsidR="00F85B93" w:rsidRPr="00BA0D64">
        <w:rPr>
          <w:bCs w:val="0"/>
        </w:rPr>
        <w:t>advisor on civil law policy</w:t>
      </w:r>
    </w:p>
    <w:bookmarkEnd w:id="43"/>
    <w:p w14:paraId="200EC6B6" w14:textId="303E5B6A" w:rsidR="006D26C7" w:rsidRDefault="00BA0D6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>
        <w:rPr>
          <w:bCs w:val="0"/>
        </w:rPr>
        <w:t>in</w:t>
      </w:r>
      <w:r w:rsidR="00F85B93">
        <w:rPr>
          <w:bCs w:val="0"/>
        </w:rPr>
        <w:t xml:space="preserve"> </w:t>
      </w:r>
      <w:r w:rsidR="00840492">
        <w:rPr>
          <w:bCs w:val="0"/>
        </w:rPr>
        <w:t xml:space="preserve">Vietnam </w:t>
      </w:r>
      <w:r w:rsidR="00840492" w:rsidRPr="00DA5D97">
        <w:rPr>
          <w:bCs w:val="0"/>
          <w:color w:val="000000" w:themeColor="text1"/>
        </w:rPr>
        <w:t>in</w:t>
      </w:r>
      <w:r w:rsidR="00074A24" w:rsidRPr="00DA5D97">
        <w:rPr>
          <w:b w:val="0"/>
          <w:color w:val="000000" w:themeColor="text1"/>
        </w:rPr>
        <w:t xml:space="preserve"> the last three years</w:t>
      </w:r>
      <w:r w:rsidR="00074A24" w:rsidRPr="001E1B9C">
        <w:rPr>
          <w:b w:val="0"/>
        </w:rPr>
        <w:t>.</w:t>
      </w:r>
      <w:bookmarkStart w:id="44" w:name="_Hlk124872272"/>
    </w:p>
    <w:bookmarkEnd w:id="44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5" w:name="_Hlk124872282"/>
    </w:p>
    <w:bookmarkEnd w:id="45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6" w:name="_Hlk124872297"/>
    </w:p>
    <w:bookmarkEnd w:id="46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7" w:name="_Hlk124872305"/>
    </w:p>
    <w:bookmarkEnd w:id="47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8" w:name="_Hlk124872313"/>
    </w:p>
    <w:bookmarkEnd w:id="48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9" w:name="_Hlk124872322"/>
    </w:p>
    <w:bookmarkEnd w:id="49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0" w:name="_Toc154582623"/>
      <w:bookmarkStart w:id="51" w:name="_Toc218866212"/>
      <w:r w:rsidRPr="001E1B9C">
        <w:rPr>
          <w:rStyle w:val="berschrift3Zchn"/>
        </w:rPr>
        <w:lastRenderedPageBreak/>
        <w:t>Overview of reference projects</w:t>
      </w:r>
      <w:bookmarkEnd w:id="50"/>
      <w:bookmarkEnd w:id="51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2" w:name="_Hlk124872355"/>
      <w:bookmarkEnd w:id="52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DC0B1" w14:textId="77777777" w:rsidR="0080560F" w:rsidRDefault="0080560F" w:rsidP="00A637D0">
      <w:r>
        <w:separator/>
      </w:r>
    </w:p>
  </w:endnote>
  <w:endnote w:type="continuationSeparator" w:id="0">
    <w:p w14:paraId="33C0215B" w14:textId="77777777" w:rsidR="0080560F" w:rsidRDefault="0080560F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ACCFD" w14:textId="77777777" w:rsidR="0080560F" w:rsidRDefault="0080560F" w:rsidP="00A637D0">
      <w:r>
        <w:separator/>
      </w:r>
    </w:p>
  </w:footnote>
  <w:footnote w:type="continuationSeparator" w:id="0">
    <w:p w14:paraId="49EB8080" w14:textId="77777777" w:rsidR="0080560F" w:rsidRDefault="0080560F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80560F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80560F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80560F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2A65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18E9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6208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4F15"/>
    <w:rsid w:val="00645BF8"/>
    <w:rsid w:val="00646202"/>
    <w:rsid w:val="0064662C"/>
    <w:rsid w:val="00647683"/>
    <w:rsid w:val="00654454"/>
    <w:rsid w:val="00654881"/>
    <w:rsid w:val="006550B1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3042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60F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49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61B6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A0D64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552F"/>
    <w:rsid w:val="00F67D92"/>
    <w:rsid w:val="00F7392C"/>
    <w:rsid w:val="00F85B93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0A2C"/>
    <w:rsid w:val="00FC2646"/>
    <w:rsid w:val="00FC5121"/>
    <w:rsid w:val="00FD01FD"/>
    <w:rsid w:val="00FD090A"/>
    <w:rsid w:val="00FD0CDF"/>
    <w:rsid w:val="00FD1805"/>
    <w:rsid w:val="00FD3362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50A49"/>
    <w:rsid w:val="001747C0"/>
    <w:rsid w:val="00194B2D"/>
    <w:rsid w:val="001D4657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415A1"/>
    <w:rsid w:val="004553F9"/>
    <w:rsid w:val="00481158"/>
    <w:rsid w:val="004937F6"/>
    <w:rsid w:val="004C5892"/>
    <w:rsid w:val="004C7D74"/>
    <w:rsid w:val="004F0496"/>
    <w:rsid w:val="005146DE"/>
    <w:rsid w:val="0053090B"/>
    <w:rsid w:val="0055370C"/>
    <w:rsid w:val="00553B5C"/>
    <w:rsid w:val="005E36EF"/>
    <w:rsid w:val="00607104"/>
    <w:rsid w:val="0060780C"/>
    <w:rsid w:val="006103F3"/>
    <w:rsid w:val="00644F15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96B8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61504"/>
    <w:rsid w:val="00A72E19"/>
    <w:rsid w:val="00AB2994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1708</Words>
  <Characters>10761</Characters>
  <Application>Microsoft Office Word</Application>
  <DocSecurity>0</DocSecurity>
  <Lines>89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Apel, Sibylle GIZ</cp:lastModifiedBy>
  <cp:revision>16</cp:revision>
  <cp:lastPrinted>2018-02-16T12:47:00Z</cp:lastPrinted>
  <dcterms:created xsi:type="dcterms:W3CDTF">2026-02-13T15:58:00Z</dcterms:created>
  <dcterms:modified xsi:type="dcterms:W3CDTF">2026-08-06T11:58:00Z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